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DEB" w:rsidRDefault="00874DEB" w:rsidP="00874DEB">
      <w:pPr>
        <w:pStyle w:val="NoSpacing"/>
      </w:pPr>
      <w:r>
        <w:rPr>
          <w:u w:val="single"/>
        </w:rPr>
        <w:t>John CHAMBERLEYN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74DEB" w:rsidRDefault="00874DEB" w:rsidP="00874DEB">
      <w:pPr>
        <w:pStyle w:val="NoSpacing"/>
      </w:pPr>
      <w:r>
        <w:t xml:space="preserve">of Loose, Kent. </w:t>
      </w:r>
      <w:bookmarkStart w:id="0" w:name="_GoBack"/>
      <w:bookmarkEnd w:id="0"/>
    </w:p>
    <w:p w:rsidR="00874DEB" w:rsidRDefault="00874DEB" w:rsidP="00874DEB">
      <w:pPr>
        <w:pStyle w:val="NoSpacing"/>
      </w:pPr>
    </w:p>
    <w:p w:rsidR="00874DEB" w:rsidRDefault="00874DEB" w:rsidP="00874DEB">
      <w:pPr>
        <w:pStyle w:val="NoSpacing"/>
      </w:pPr>
    </w:p>
    <w:p w:rsidR="00874DEB" w:rsidRDefault="00874DEB" w:rsidP="00874DE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p.356)</w:t>
      </w:r>
    </w:p>
    <w:p w:rsidR="00874DEB" w:rsidRDefault="00874DEB" w:rsidP="00874DEB">
      <w:pPr>
        <w:pStyle w:val="NoSpacing"/>
      </w:pPr>
    </w:p>
    <w:p w:rsidR="00874DEB" w:rsidRDefault="00874DEB" w:rsidP="00874DEB">
      <w:pPr>
        <w:pStyle w:val="NoSpacing"/>
      </w:pPr>
    </w:p>
    <w:p w:rsidR="00874DEB" w:rsidRPr="00C9466A" w:rsidRDefault="00874DEB" w:rsidP="00874DEB">
      <w:pPr>
        <w:pStyle w:val="NoSpacing"/>
      </w:pPr>
      <w:r>
        <w:t>18 September 2016</w:t>
      </w:r>
    </w:p>
    <w:p w:rsidR="006B2F86" w:rsidRPr="00874DEB" w:rsidRDefault="00FA51BE" w:rsidP="00E71FC3">
      <w:pPr>
        <w:pStyle w:val="NoSpacing"/>
      </w:pPr>
    </w:p>
    <w:sectPr w:rsidR="006B2F86" w:rsidRPr="00874D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DEB" w:rsidRDefault="00874DEB" w:rsidP="00E71FC3">
      <w:pPr>
        <w:spacing w:after="0" w:line="240" w:lineRule="auto"/>
      </w:pPr>
      <w:r>
        <w:separator/>
      </w:r>
    </w:p>
  </w:endnote>
  <w:endnote w:type="continuationSeparator" w:id="0">
    <w:p w:rsidR="00874DEB" w:rsidRDefault="00874D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DEB" w:rsidRDefault="00874DEB" w:rsidP="00E71FC3">
      <w:pPr>
        <w:spacing w:after="0" w:line="240" w:lineRule="auto"/>
      </w:pPr>
      <w:r>
        <w:separator/>
      </w:r>
    </w:p>
  </w:footnote>
  <w:footnote w:type="continuationSeparator" w:id="0">
    <w:p w:rsidR="00874DEB" w:rsidRDefault="00874D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EB"/>
    <w:rsid w:val="001A7C09"/>
    <w:rsid w:val="00733BE7"/>
    <w:rsid w:val="00874DE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AE8E4"/>
  <w15:chartTrackingRefBased/>
  <w15:docId w15:val="{94C09557-D7ED-47F4-9E5F-BFD9F57A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2016-09-18T20:46:00Z</dcterms:created>
  <dcterms:modified xsi:type="dcterms:W3CDTF">2016-09-18T21:00:00Z</dcterms:modified>
</cp:coreProperties>
</file>